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722534" w14:textId="24B191D9" w:rsidR="00BA00AB" w:rsidRDefault="000F25B4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BABTHORP</w:t>
      </w:r>
      <w:r>
        <w:rPr>
          <w:rFonts w:cs="Times New Roman"/>
          <w:szCs w:val="24"/>
        </w:rPr>
        <w:t xml:space="preserve">       (d.ca.1445)</w:t>
      </w:r>
    </w:p>
    <w:p w14:paraId="4AB7B20E" w14:textId="77777777" w:rsidR="000F25B4" w:rsidRDefault="000F25B4" w:rsidP="009139A6">
      <w:pPr>
        <w:pStyle w:val="NoSpacing"/>
        <w:rPr>
          <w:rFonts w:cs="Times New Roman"/>
          <w:szCs w:val="24"/>
        </w:rPr>
      </w:pPr>
    </w:p>
    <w:p w14:paraId="4017ABC9" w14:textId="77777777" w:rsidR="000F25B4" w:rsidRDefault="000F25B4" w:rsidP="009139A6">
      <w:pPr>
        <w:pStyle w:val="NoSpacing"/>
        <w:rPr>
          <w:rFonts w:cs="Times New Roman"/>
          <w:szCs w:val="24"/>
        </w:rPr>
      </w:pPr>
    </w:p>
    <w:p w14:paraId="4927B682" w14:textId="081EDA28" w:rsidR="000F25B4" w:rsidRDefault="000F25B4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29 Jan.1445</w:t>
      </w:r>
      <w:r>
        <w:rPr>
          <w:rFonts w:cs="Times New Roman"/>
          <w:szCs w:val="24"/>
        </w:rPr>
        <w:tab/>
        <w:t>Writ of diem clausit extremum to the Escheator of Warwickshire and</w:t>
      </w:r>
    </w:p>
    <w:p w14:paraId="046932A9" w14:textId="0CC94E04" w:rsidR="000F25B4" w:rsidRDefault="000F25B4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Leicestershire.   (C.F.R. 1437-45 p.300)</w:t>
      </w:r>
    </w:p>
    <w:p w14:paraId="433932E6" w14:textId="77777777" w:rsidR="000F25B4" w:rsidRDefault="000F25B4" w:rsidP="009139A6">
      <w:pPr>
        <w:pStyle w:val="NoSpacing"/>
        <w:rPr>
          <w:rFonts w:cs="Times New Roman"/>
          <w:szCs w:val="24"/>
        </w:rPr>
      </w:pPr>
    </w:p>
    <w:p w14:paraId="52E22F51" w14:textId="77777777" w:rsidR="000F25B4" w:rsidRDefault="000F25B4" w:rsidP="009139A6">
      <w:pPr>
        <w:pStyle w:val="NoSpacing"/>
        <w:rPr>
          <w:rFonts w:cs="Times New Roman"/>
          <w:szCs w:val="24"/>
        </w:rPr>
      </w:pPr>
    </w:p>
    <w:p w14:paraId="4BF41C00" w14:textId="10A8506B" w:rsidR="000F25B4" w:rsidRPr="000F25B4" w:rsidRDefault="000F25B4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20 October 2023</w:t>
      </w:r>
    </w:p>
    <w:sectPr w:rsidR="000F25B4" w:rsidRPr="000F25B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F057D8" w14:textId="77777777" w:rsidR="000F25B4" w:rsidRDefault="000F25B4" w:rsidP="009139A6">
      <w:r>
        <w:separator/>
      </w:r>
    </w:p>
  </w:endnote>
  <w:endnote w:type="continuationSeparator" w:id="0">
    <w:p w14:paraId="5ED43141" w14:textId="77777777" w:rsidR="000F25B4" w:rsidRDefault="000F25B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053E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1CFD1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10337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09F3B6" w14:textId="77777777" w:rsidR="000F25B4" w:rsidRDefault="000F25B4" w:rsidP="009139A6">
      <w:r>
        <w:separator/>
      </w:r>
    </w:p>
  </w:footnote>
  <w:footnote w:type="continuationSeparator" w:id="0">
    <w:p w14:paraId="456FE156" w14:textId="77777777" w:rsidR="000F25B4" w:rsidRDefault="000F25B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47FF0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C51FB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1151C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25B4"/>
    <w:rsid w:val="000666E0"/>
    <w:rsid w:val="000F25B4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C3DB7D"/>
  <w15:chartTrackingRefBased/>
  <w15:docId w15:val="{FC2A6244-3A5F-47D3-9475-C4B9B67C9A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4</TotalTime>
  <Pages>1</Pages>
  <Words>26</Words>
  <Characters>151</Characters>
  <Application>Microsoft Office Word</Application>
  <DocSecurity>0</DocSecurity>
  <Lines>1</Lines>
  <Paragraphs>1</Paragraphs>
  <ScaleCrop>false</ScaleCrop>
  <Company/>
  <LinksUpToDate>false</LinksUpToDate>
  <CharactersWithSpaces>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2023-10-20T20:28:00Z</dcterms:created>
  <dcterms:modified xsi:type="dcterms:W3CDTF">2023-10-20T20:32:00Z</dcterms:modified>
</cp:coreProperties>
</file>